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</w:t>
      </w:r>
      <w:r w:rsidR="003E7639">
        <w:rPr>
          <w:rFonts w:ascii="Arial" w:hAnsi="Arial"/>
          <w:b/>
          <w:noProof/>
          <w:sz w:val="24"/>
          <w:lang w:eastAsia="en-US"/>
        </w:rPr>
        <w:t>1508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D27D05" w:rsidRPr="00D27D05">
        <w:rPr>
          <w:rFonts w:ascii="Arial" w:hAnsi="Arial" w:cs="Arial"/>
          <w:b/>
          <w:bCs/>
          <w:sz w:val="24"/>
        </w:rPr>
        <w:t xml:space="preserve">IMT-2020 Compliance template </w:t>
      </w:r>
      <w:r w:rsidR="00370CB7">
        <w:rPr>
          <w:rFonts w:ascii="Arial" w:hAnsi="Arial" w:cs="Arial"/>
          <w:b/>
          <w:bCs/>
          <w:sz w:val="24"/>
        </w:rPr>
        <w:t>for NR RIT</w:t>
      </w:r>
      <w:r w:rsidR="00D27D05" w:rsidRPr="00D27D05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ED157D">
        <w:rPr>
          <w:lang w:eastAsia="zh-CN"/>
        </w:rPr>
        <w:t>final</w:t>
      </w:r>
      <w:r w:rsidR="00ED157D">
        <w:rPr>
          <w:rFonts w:hint="eastAsia"/>
          <w:lang w:eastAsia="zh-CN"/>
        </w:rPr>
        <w:t xml:space="preserve"> </w:t>
      </w:r>
      <w:r w:rsidR="00D31269">
        <w:rPr>
          <w:rFonts w:hint="eastAsia"/>
          <w:lang w:eastAsia="zh-CN"/>
        </w:rPr>
        <w:t xml:space="preserve">compliance </w:t>
      </w:r>
      <w:r w:rsidR="00395468">
        <w:rPr>
          <w:rFonts w:hint="eastAsia"/>
          <w:lang w:eastAsia="zh-CN"/>
        </w:rPr>
        <w:t>templates</w:t>
      </w:r>
      <w:r w:rsidR="00A5714A">
        <w:rPr>
          <w:lang w:eastAsia="zh-CN"/>
        </w:rPr>
        <w:t xml:space="preserve"> of NR RIT</w:t>
      </w:r>
      <w:r w:rsidR="00395468">
        <w:rPr>
          <w:rFonts w:hint="eastAsia"/>
          <w:lang w:eastAsia="zh-CN"/>
        </w:rPr>
        <w:t xml:space="preserve"> for </w:t>
      </w:r>
      <w:r w:rsidR="00380F39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31269">
        <w:rPr>
          <w:rFonts w:hint="eastAsia"/>
          <w:lang w:val="en-US" w:eastAsia="zh-CN"/>
        </w:rPr>
        <w:t>compliance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</w:t>
      </w:r>
      <w:r w:rsidR="00A5714A">
        <w:rPr>
          <w:lang w:val="en-US" w:eastAsia="zh-CN"/>
        </w:rPr>
        <w:t xml:space="preserve">of NR RIT </w:t>
      </w:r>
      <w:bookmarkStart w:id="0" w:name="_GoBack"/>
      <w:bookmarkEnd w:id="0"/>
      <w:r w:rsidR="00395468">
        <w:rPr>
          <w:rFonts w:hint="eastAsia"/>
          <w:lang w:val="en-US" w:eastAsia="zh-CN"/>
        </w:rPr>
        <w:t xml:space="preserve">for </w:t>
      </w:r>
      <w:r w:rsidR="005C2843">
        <w:rPr>
          <w:rFonts w:hint="eastAsia"/>
          <w:lang w:eastAsia="zh-CN"/>
        </w:rPr>
        <w:t xml:space="preserve">final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936" w:rsidRDefault="00085936">
      <w:pPr>
        <w:spacing w:after="0"/>
      </w:pPr>
      <w:r>
        <w:separator/>
      </w:r>
    </w:p>
  </w:endnote>
  <w:endnote w:type="continuationSeparator" w:id="0">
    <w:p w:rsidR="00085936" w:rsidRDefault="000859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936" w:rsidRDefault="00085936">
      <w:pPr>
        <w:spacing w:after="0"/>
      </w:pPr>
      <w:r>
        <w:separator/>
      </w:r>
    </w:p>
  </w:footnote>
  <w:footnote w:type="continuationSeparator" w:id="0">
    <w:p w:rsidR="00085936" w:rsidRDefault="000859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95pt;height:25.0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7226A"/>
    <w:rsid w:val="00082972"/>
    <w:rsid w:val="00085936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0CB7"/>
    <w:rsid w:val="0037109E"/>
    <w:rsid w:val="00375748"/>
    <w:rsid w:val="00376EF4"/>
    <w:rsid w:val="00380F39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3E7639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396E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5714A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27D05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4C6D"/>
    <w:rsid w:val="00DD5F7D"/>
    <w:rsid w:val="00DE2325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3BEA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D404A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96898-F9D4-4DF9-9B7B-AB3CFB81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Yujian (Jason)</cp:lastModifiedBy>
  <cp:revision>82</cp:revision>
  <cp:lastPrinted>1900-01-01T08:00:00Z</cp:lastPrinted>
  <dcterms:created xsi:type="dcterms:W3CDTF">2018-06-01T19:53:00Z</dcterms:created>
  <dcterms:modified xsi:type="dcterms:W3CDTF">2019-06-05T11:55:00Z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(3)TVfx7wFtnQHa2BYs+wget1LPYgS6m1cEwKpPm6fIBwJi0aj++Mexh062RzKJMuQhfVJEyMBR
ksexkB5iM+59o2iiRssoXuOmdA5jVn4Z74pPCnWoqN5QSkcnWKGiAhed+RQVrVvJug3hE+ZA
U+JOE7OlGlzmMm6eBkxvL1sqTBzwPNRTDQc0Of23hhDCxXuIcS1pdHW/dWxX38zuZEZ2joSR
wte5R6AfFGqLHj14OY</vt:lpwstr>
  </property>
  <property fmtid="{D5CDD505-2E9C-101B-9397-08002B2CF9AE}" pid="3" name="_2015_ms_pID_7253431">
    <vt:lpwstr>sQbA2ICfFBL9yGSzI4i0HAlKBGB//tBsbuE0ZHbB5FHQChe9Vjp1N4
M5AU9Q2YfaZ8tZo9NNUxSvtZH37HieWoiGqO9VBqwbHkAAQ7Djtz8blAmIgkUtd5diPfCjng
h62rQ3F2I09K0lv+pg/Wqh1nzGv/wdAz4wddxafK6jvRKUCJUC2N1DvftoQt26PLVcDnqXA5
+1O8w+BgF1ci1lZkJ8lPTGv5/CK2//ZpKzG9</vt:lpwstr>
  </property>
  <property fmtid="{D5CDD505-2E9C-101B-9397-08002B2CF9AE}" pid="4" name="_2015_ms_pID_7253432">
    <vt:lpwstr>5UFa+4lkIWipgu3vjYuaV+E=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1559731161</vt:lpwstr>
  </property>
</Properties>
</file>